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1D841B2B" w:rsidR="00535962" w:rsidRPr="00F7167E" w:rsidRDefault="004E3E21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92B3DD3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29F0ED1F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1905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24"/>
                            <a:ext cx="2413" cy="1006"/>
                            <a:chOff x="9151" y="685"/>
                            <a:chExt cx="2009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183C0134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4E3E21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4E3E21">
                                              <w:rPr>
                                                <w:rStyle w:val="Style2"/>
                                              </w:rPr>
                                              <w:t>01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4E3E21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24;width:2413;height:1006" coordorigin="9151,685" coordsize="2009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183C0134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4E3E21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  <w:r w:rsidRPr="007F6870"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4E3E21">
                                        <w:rPr>
                                          <w:rStyle w:val="Style2"/>
                                        </w:rPr>
                                        <w:t>01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4E3E21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4E3E2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4E3E2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4E3E2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4E3E2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Angel Rafael Pérez Quezada</cp:lastModifiedBy>
  <cp:revision>9</cp:revision>
  <cp:lastPrinted>2011-03-04T18:59:00Z</cp:lastPrinted>
  <dcterms:created xsi:type="dcterms:W3CDTF">2021-09-30T16:12:00Z</dcterms:created>
  <dcterms:modified xsi:type="dcterms:W3CDTF">2023-01-09T12:49:00Z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</Properties>
</file>